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36B8E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2611EEF8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</w:t>
      </w:r>
    </w:p>
    <w:p w14:paraId="19096568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83FAEF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3E667D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William Pelham of London, ironmonger(q.v.), brought a plaint of debt against</w:t>
      </w:r>
    </w:p>
    <w:p w14:paraId="66EE7DB5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</w:t>
      </w:r>
    </w:p>
    <w:p w14:paraId="665980B6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2ABBEE8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C77643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10DA15" w14:textId="77777777" w:rsidR="006A2C60" w:rsidRDefault="006A2C60" w:rsidP="006A2C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2022</w:t>
      </w:r>
    </w:p>
    <w:p w14:paraId="0F7712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66D91" w14:textId="77777777" w:rsidR="006A2C60" w:rsidRDefault="006A2C60" w:rsidP="009139A6">
      <w:r>
        <w:separator/>
      </w:r>
    </w:p>
  </w:endnote>
  <w:endnote w:type="continuationSeparator" w:id="0">
    <w:p w14:paraId="507FD465" w14:textId="77777777" w:rsidR="006A2C60" w:rsidRDefault="006A2C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BB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5B7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D7E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0248" w14:textId="77777777" w:rsidR="006A2C60" w:rsidRDefault="006A2C60" w:rsidP="009139A6">
      <w:r>
        <w:separator/>
      </w:r>
    </w:p>
  </w:footnote>
  <w:footnote w:type="continuationSeparator" w:id="0">
    <w:p w14:paraId="2119C909" w14:textId="77777777" w:rsidR="006A2C60" w:rsidRDefault="006A2C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65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72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55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60"/>
    <w:rsid w:val="000666E0"/>
    <w:rsid w:val="002510B7"/>
    <w:rsid w:val="005C130B"/>
    <w:rsid w:val="006A2C6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36E99"/>
  <w15:chartTrackingRefBased/>
  <w15:docId w15:val="{81FE187C-C8BC-41E7-818A-BE2A31CF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2C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2022-07-16T06:27:00Z</dcterms:created>
  <dcterms:modified xsi:type="dcterms:W3CDTF">2022-07-16T06:28:00Z</dcterms:modified>
</cp:coreProperties>
</file>